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B5DC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7838A8F0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30B5EE4F" w14:textId="797E4CB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40D62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4E840E9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B2F7731" w14:textId="2226CA8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40D62">
        <w:rPr>
          <w:rFonts w:ascii="Corbel" w:hAnsi="Corbel"/>
          <w:sz w:val="20"/>
          <w:szCs w:val="20"/>
        </w:rPr>
        <w:t>202</w:t>
      </w:r>
      <w:r w:rsidR="00C9703F">
        <w:rPr>
          <w:rFonts w:ascii="Corbel" w:hAnsi="Corbel"/>
          <w:sz w:val="20"/>
          <w:szCs w:val="20"/>
        </w:rPr>
        <w:t>6</w:t>
      </w:r>
      <w:r w:rsidR="00140D62">
        <w:rPr>
          <w:rFonts w:ascii="Corbel" w:hAnsi="Corbel"/>
          <w:sz w:val="20"/>
          <w:szCs w:val="20"/>
        </w:rPr>
        <w:t>/202</w:t>
      </w:r>
      <w:r w:rsidR="00C9703F">
        <w:rPr>
          <w:rFonts w:ascii="Corbel" w:hAnsi="Corbel"/>
          <w:sz w:val="20"/>
          <w:szCs w:val="20"/>
        </w:rPr>
        <w:t>7</w:t>
      </w:r>
    </w:p>
    <w:p w14:paraId="26FC54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378B69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59CCBA4B" w14:textId="77777777" w:rsidTr="00B819C8">
        <w:tc>
          <w:tcPr>
            <w:tcW w:w="2694" w:type="dxa"/>
            <w:vAlign w:val="center"/>
          </w:tcPr>
          <w:p w14:paraId="22EC1549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F958B3" w14:textId="77777777" w:rsidR="0085747A" w:rsidRPr="00B169DF" w:rsidRDefault="00784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2CD">
              <w:rPr>
                <w:rFonts w:ascii="Corbel" w:hAnsi="Corbel"/>
                <w:b w:val="0"/>
                <w:sz w:val="24"/>
                <w:szCs w:val="24"/>
              </w:rPr>
              <w:t>Metody badań rynku i konkurencji</w:t>
            </w:r>
          </w:p>
        </w:tc>
      </w:tr>
      <w:tr w:rsidR="0085747A" w:rsidRPr="00B169DF" w14:paraId="72357DED" w14:textId="77777777" w:rsidTr="00B819C8">
        <w:tc>
          <w:tcPr>
            <w:tcW w:w="2694" w:type="dxa"/>
            <w:vAlign w:val="center"/>
          </w:tcPr>
          <w:p w14:paraId="1E13C556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8631E8" w14:textId="77777777" w:rsidR="0085747A" w:rsidRPr="00B169DF" w:rsidRDefault="00784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2CD">
              <w:rPr>
                <w:rFonts w:ascii="Corbel" w:hAnsi="Corbel"/>
                <w:b w:val="0"/>
                <w:sz w:val="24"/>
                <w:szCs w:val="24"/>
              </w:rPr>
              <w:t>FiR/I/RP/C.2</w:t>
            </w:r>
          </w:p>
        </w:tc>
      </w:tr>
      <w:tr w:rsidR="0085747A" w:rsidRPr="00B169DF" w14:paraId="23D7E1C1" w14:textId="77777777" w:rsidTr="00B819C8">
        <w:tc>
          <w:tcPr>
            <w:tcW w:w="2694" w:type="dxa"/>
            <w:vAlign w:val="center"/>
          </w:tcPr>
          <w:p w14:paraId="092CD5A0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80C1D97" w14:textId="77777777" w:rsidR="0085747A" w:rsidRPr="00B169DF" w:rsidRDefault="00784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59F47239" w14:textId="77777777" w:rsidTr="00B819C8">
        <w:tc>
          <w:tcPr>
            <w:tcW w:w="2694" w:type="dxa"/>
            <w:vAlign w:val="center"/>
          </w:tcPr>
          <w:p w14:paraId="2BFC6FE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E5E7D2A" w14:textId="77777777" w:rsidR="0085747A" w:rsidRPr="00B169DF" w:rsidRDefault="00784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7842CD" w:rsidRPr="00B169DF" w14:paraId="26ADFEA9" w14:textId="77777777" w:rsidTr="00B819C8">
        <w:tc>
          <w:tcPr>
            <w:tcW w:w="2694" w:type="dxa"/>
            <w:vAlign w:val="center"/>
          </w:tcPr>
          <w:p w14:paraId="11CED6DE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715B42D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657D03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7842CD" w:rsidRPr="00B169DF" w14:paraId="0CFEFF62" w14:textId="77777777" w:rsidTr="00B819C8">
        <w:tc>
          <w:tcPr>
            <w:tcW w:w="2694" w:type="dxa"/>
            <w:vAlign w:val="center"/>
          </w:tcPr>
          <w:p w14:paraId="7C0F6AD7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82A4F3" w14:textId="77777777" w:rsidR="007842CD" w:rsidRPr="00657D03" w:rsidRDefault="00335107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7842CD" w:rsidRPr="00B169DF" w14:paraId="67337853" w14:textId="77777777" w:rsidTr="00B819C8">
        <w:tc>
          <w:tcPr>
            <w:tcW w:w="2694" w:type="dxa"/>
            <w:vAlign w:val="center"/>
          </w:tcPr>
          <w:p w14:paraId="2D9804E1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000102" w14:textId="77777777" w:rsidR="007842CD" w:rsidRPr="00657D03" w:rsidRDefault="00335107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7842CD" w:rsidRPr="00657D03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7842CD" w:rsidRPr="00B169DF" w14:paraId="66C41704" w14:textId="77777777" w:rsidTr="00B819C8">
        <w:tc>
          <w:tcPr>
            <w:tcW w:w="2694" w:type="dxa"/>
            <w:vAlign w:val="center"/>
          </w:tcPr>
          <w:p w14:paraId="3C9BF6BF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55DB1F" w14:textId="77777777" w:rsidR="007842CD" w:rsidRPr="00657D03" w:rsidRDefault="00335107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842CD" w:rsidRPr="00657D03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7842CD" w:rsidRPr="00B169DF" w14:paraId="62ED1A3C" w14:textId="77777777" w:rsidTr="00B819C8">
        <w:tc>
          <w:tcPr>
            <w:tcW w:w="2694" w:type="dxa"/>
            <w:vAlign w:val="center"/>
          </w:tcPr>
          <w:p w14:paraId="0BB3DDBB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E4E0A48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7842CD" w:rsidRPr="00B169DF" w14:paraId="4294DB2A" w14:textId="77777777" w:rsidTr="00B819C8">
        <w:tc>
          <w:tcPr>
            <w:tcW w:w="2694" w:type="dxa"/>
            <w:vAlign w:val="center"/>
          </w:tcPr>
          <w:p w14:paraId="3D1464D6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6D34F1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7842CD" w:rsidRPr="00B169DF" w14:paraId="6802B3F1" w14:textId="77777777" w:rsidTr="00B819C8">
        <w:tc>
          <w:tcPr>
            <w:tcW w:w="2694" w:type="dxa"/>
            <w:vAlign w:val="center"/>
          </w:tcPr>
          <w:p w14:paraId="63A8BD63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7664B7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7842CD" w:rsidRPr="00B169DF" w14:paraId="5853748C" w14:textId="77777777" w:rsidTr="00B819C8">
        <w:tc>
          <w:tcPr>
            <w:tcW w:w="2694" w:type="dxa"/>
            <w:vAlign w:val="center"/>
          </w:tcPr>
          <w:p w14:paraId="4ABE213B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0DB7DC" w14:textId="77777777" w:rsidR="007842CD" w:rsidRPr="009C54AE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7842CD" w:rsidRPr="00B169DF" w14:paraId="405642DC" w14:textId="77777777" w:rsidTr="00B819C8">
        <w:tc>
          <w:tcPr>
            <w:tcW w:w="2694" w:type="dxa"/>
            <w:vAlign w:val="center"/>
          </w:tcPr>
          <w:p w14:paraId="14AB01FE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782CA9" w14:textId="77777777" w:rsidR="007842CD" w:rsidRPr="009C54AE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484FC850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7C48F76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C0790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EF2516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35C7529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6A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808C6D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D7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FE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275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DD0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F8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730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32B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CDF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E9C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842CD" w:rsidRPr="00B169DF" w14:paraId="69DCCB4A" w14:textId="77777777" w:rsidTr="00AD79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1AA9" w14:textId="77777777" w:rsidR="007842CD" w:rsidRPr="00657D03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9AE3" w14:textId="77777777" w:rsidR="007842CD" w:rsidRPr="00657D03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D9F9" w14:textId="77777777" w:rsidR="007842CD" w:rsidRPr="00657D03" w:rsidRDefault="002075B8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E153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0C03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A748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46FA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CC25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93DC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58C1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6FB44B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66475F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0F557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24E4E96" w14:textId="77777777" w:rsidR="0085747A" w:rsidRPr="00B169DF" w:rsidRDefault="007842C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129853D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E9709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904ABB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8FE2E4" w14:textId="77777777" w:rsidR="007842CD" w:rsidRDefault="007842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002170" w14:textId="77777777" w:rsidR="00E960BB" w:rsidRDefault="007842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70FB302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842CD" w:rsidRPr="00657D03" w14:paraId="521C0471" w14:textId="77777777" w:rsidTr="00724484">
        <w:tc>
          <w:tcPr>
            <w:tcW w:w="9670" w:type="dxa"/>
          </w:tcPr>
          <w:p w14:paraId="40532E17" w14:textId="77777777" w:rsidR="007842CD" w:rsidRPr="00657D03" w:rsidRDefault="007842CD" w:rsidP="00FB0E9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 xml:space="preserve">Orientacja w zakresie podstawowej </w:t>
            </w:r>
            <w:r w:rsidR="00FB0E93">
              <w:rPr>
                <w:rFonts w:ascii="Corbel" w:hAnsi="Corbel"/>
                <w:sz w:val="24"/>
                <w:szCs w:val="24"/>
              </w:rPr>
              <w:t>wiedzy z zakresu mikroekonomii</w:t>
            </w:r>
          </w:p>
        </w:tc>
      </w:tr>
    </w:tbl>
    <w:p w14:paraId="17E345F5" w14:textId="77777777" w:rsidR="007842CD" w:rsidRDefault="007842CD" w:rsidP="007842CD">
      <w:pPr>
        <w:pStyle w:val="Punktygwne"/>
        <w:spacing w:before="0" w:after="0"/>
        <w:rPr>
          <w:rFonts w:ascii="Corbel" w:hAnsi="Corbel"/>
          <w:szCs w:val="24"/>
        </w:rPr>
      </w:pPr>
    </w:p>
    <w:p w14:paraId="04FF98DB" w14:textId="77777777" w:rsidR="00FB0E93" w:rsidRDefault="00FB0E93" w:rsidP="007842CD">
      <w:pPr>
        <w:pStyle w:val="Punktygwne"/>
        <w:spacing w:before="0" w:after="0"/>
        <w:rPr>
          <w:rFonts w:ascii="Corbel" w:hAnsi="Corbel"/>
          <w:szCs w:val="24"/>
        </w:rPr>
      </w:pPr>
    </w:p>
    <w:p w14:paraId="5C97BCA9" w14:textId="77777777" w:rsidR="00FB0E93" w:rsidRPr="00657D03" w:rsidRDefault="00FB0E93" w:rsidP="007842CD">
      <w:pPr>
        <w:pStyle w:val="Punktygwne"/>
        <w:spacing w:before="0" w:after="0"/>
        <w:rPr>
          <w:rFonts w:ascii="Corbel" w:hAnsi="Corbel"/>
          <w:szCs w:val="24"/>
        </w:rPr>
      </w:pPr>
    </w:p>
    <w:p w14:paraId="442D7497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szCs w:val="24"/>
        </w:rPr>
      </w:pPr>
      <w:r w:rsidRPr="00657D03">
        <w:rPr>
          <w:rFonts w:ascii="Corbel" w:hAnsi="Corbel"/>
          <w:szCs w:val="24"/>
        </w:rPr>
        <w:lastRenderedPageBreak/>
        <w:t xml:space="preserve">3. cele, efekty </w:t>
      </w:r>
      <w:r>
        <w:rPr>
          <w:rFonts w:ascii="Corbel" w:hAnsi="Corbel"/>
          <w:szCs w:val="24"/>
        </w:rPr>
        <w:t>uczenia się</w:t>
      </w:r>
      <w:r w:rsidRPr="00657D03">
        <w:rPr>
          <w:rFonts w:ascii="Corbel" w:hAnsi="Corbel"/>
          <w:szCs w:val="24"/>
        </w:rPr>
        <w:t xml:space="preserve"> , treści Programowe i stosowane metody Dydaktyczne</w:t>
      </w:r>
    </w:p>
    <w:p w14:paraId="1EDE8C7D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szCs w:val="24"/>
        </w:rPr>
      </w:pPr>
    </w:p>
    <w:p w14:paraId="5AC063C3" w14:textId="77777777" w:rsidR="007842CD" w:rsidRPr="009C54AE" w:rsidRDefault="007842CD" w:rsidP="007842CD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42CD" w:rsidRPr="009C54AE" w14:paraId="7A810D59" w14:textId="77777777" w:rsidTr="00724484">
        <w:tc>
          <w:tcPr>
            <w:tcW w:w="851" w:type="dxa"/>
            <w:vAlign w:val="center"/>
          </w:tcPr>
          <w:p w14:paraId="21C00D34" w14:textId="77777777" w:rsidR="007842CD" w:rsidRPr="00935A21" w:rsidRDefault="007842CD" w:rsidP="007244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FC743CE" w14:textId="77777777" w:rsidR="007842CD" w:rsidRPr="00935A21" w:rsidRDefault="007842CD" w:rsidP="007842C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na temat istoty badań </w:t>
            </w:r>
            <w:r>
              <w:rPr>
                <w:rFonts w:ascii="Corbel" w:hAnsi="Corbel"/>
                <w:b w:val="0"/>
                <w:sz w:val="24"/>
                <w:szCs w:val="24"/>
              </w:rPr>
              <w:t>rynku.</w:t>
            </w:r>
          </w:p>
        </w:tc>
      </w:tr>
      <w:tr w:rsidR="007842CD" w:rsidRPr="009C54AE" w14:paraId="304DDB91" w14:textId="77777777" w:rsidTr="00724484">
        <w:tc>
          <w:tcPr>
            <w:tcW w:w="851" w:type="dxa"/>
            <w:vAlign w:val="center"/>
          </w:tcPr>
          <w:p w14:paraId="43EA1587" w14:textId="77777777" w:rsidR="007842CD" w:rsidRPr="00935A21" w:rsidRDefault="007842CD" w:rsidP="007244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48C22D" w14:textId="77777777" w:rsidR="007842CD" w:rsidRPr="00935A21" w:rsidRDefault="007842CD" w:rsidP="0072448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>Zapoznanie studentów z uwarunkowaniami i zasadami stosowania procesu badawczego.</w:t>
            </w:r>
          </w:p>
        </w:tc>
      </w:tr>
      <w:tr w:rsidR="007842CD" w:rsidRPr="009C54AE" w14:paraId="1F28B2B9" w14:textId="77777777" w:rsidTr="00724484">
        <w:tc>
          <w:tcPr>
            <w:tcW w:w="851" w:type="dxa"/>
            <w:vAlign w:val="center"/>
          </w:tcPr>
          <w:p w14:paraId="35ED0B64" w14:textId="77777777" w:rsidR="007842CD" w:rsidRPr="00935A21" w:rsidRDefault="007842CD" w:rsidP="007244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935A21">
              <w:rPr>
                <w:rFonts w:ascii="Corbel" w:hAnsi="Corbel"/>
                <w:b w:val="0"/>
                <w:i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1DABA44" w14:textId="77777777" w:rsidR="007842CD" w:rsidRPr="00935A21" w:rsidRDefault="007842CD" w:rsidP="007244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>Nabycie przez studentów umiejętności wykorzystania działań badawczych na rynku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75D2BE2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6984A5" w14:textId="77777777" w:rsidR="007842CD" w:rsidRPr="00657D03" w:rsidRDefault="007842CD" w:rsidP="007842C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7D03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>uczenia się</w:t>
      </w:r>
      <w:r w:rsidRPr="00657D03">
        <w:rPr>
          <w:rFonts w:ascii="Corbel" w:hAnsi="Corbel"/>
          <w:b/>
          <w:sz w:val="24"/>
          <w:szCs w:val="24"/>
        </w:rPr>
        <w:t xml:space="preserve"> dla przedmiotu</w:t>
      </w:r>
    </w:p>
    <w:p w14:paraId="07129E6A" w14:textId="77777777" w:rsidR="007842CD" w:rsidRPr="00657D03" w:rsidRDefault="007842CD" w:rsidP="007842C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7842CD" w:rsidRPr="00657D03" w14:paraId="49D79249" w14:textId="77777777" w:rsidTr="00724484">
        <w:tc>
          <w:tcPr>
            <w:tcW w:w="1701" w:type="dxa"/>
            <w:vAlign w:val="center"/>
          </w:tcPr>
          <w:p w14:paraId="7053EE45" w14:textId="77777777" w:rsidR="007842CD" w:rsidRPr="009C54AE" w:rsidRDefault="007842CD" w:rsidP="00140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EE8BBE2" w14:textId="77777777" w:rsidR="007842CD" w:rsidRPr="009C54AE" w:rsidRDefault="007842CD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17CBFD2" w14:textId="77777777" w:rsidR="007842CD" w:rsidRPr="00657D03" w:rsidRDefault="007842CD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42CD" w:rsidRPr="00657D03" w14:paraId="1EC15910" w14:textId="77777777" w:rsidTr="00724484">
        <w:tc>
          <w:tcPr>
            <w:tcW w:w="1701" w:type="dxa"/>
          </w:tcPr>
          <w:p w14:paraId="6E13E0CB" w14:textId="77777777" w:rsidR="007842CD" w:rsidRPr="00657D03" w:rsidRDefault="007842CD" w:rsidP="00140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BA3C9A1" w14:textId="77777777" w:rsidR="007842CD" w:rsidRPr="00657D03" w:rsidRDefault="007842CD" w:rsidP="007842CD">
            <w:pPr>
              <w:pStyle w:val="Default"/>
              <w:spacing w:line="276" w:lineRule="auto"/>
              <w:jc w:val="both"/>
              <w:rPr>
                <w:rFonts w:ascii="Corbel" w:hAnsi="Corbel"/>
                <w:b/>
                <w:smallCaps/>
              </w:rPr>
            </w:pPr>
            <w:r w:rsidRPr="009F60FB">
              <w:rPr>
                <w:rFonts w:ascii="Corbel" w:hAnsi="Corbel"/>
              </w:rPr>
              <w:t xml:space="preserve">Definiuje podstawowe zagadnienia z zakresu </w:t>
            </w:r>
            <w:r>
              <w:rPr>
                <w:rFonts w:ascii="Corbel" w:hAnsi="Corbel"/>
              </w:rPr>
              <w:t>badań</w:t>
            </w:r>
            <w:r w:rsidRPr="009F60FB">
              <w:rPr>
                <w:rFonts w:ascii="Corbel" w:hAnsi="Corbel"/>
              </w:rPr>
              <w:t xml:space="preserve"> rynku</w:t>
            </w:r>
            <w:r w:rsidRPr="00657D03">
              <w:rPr>
                <w:rFonts w:ascii="Corbel" w:hAnsi="Corbel" w:cs="Times New Roman"/>
              </w:rPr>
              <w:t xml:space="preserve"> i </w:t>
            </w:r>
            <w:r>
              <w:rPr>
                <w:rFonts w:ascii="Corbel" w:hAnsi="Corbel" w:cs="Times New Roman"/>
              </w:rPr>
              <w:t>wykorzystuje te badania do zrozumienia</w:t>
            </w:r>
            <w:r w:rsidRPr="00657D03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>rodzajów</w:t>
            </w:r>
            <w:r w:rsidRPr="00657D03">
              <w:rPr>
                <w:rFonts w:ascii="Corbel" w:hAnsi="Corbel" w:cs="Times New Roman"/>
              </w:rPr>
              <w:t xml:space="preserve"> powiązań między elementami systemu finansowe</w:t>
            </w:r>
            <w:r>
              <w:rPr>
                <w:rFonts w:ascii="Corbel" w:hAnsi="Corbel" w:cs="Times New Roman"/>
              </w:rPr>
              <w:t>go, ekonomicznego i społecznego.</w:t>
            </w:r>
          </w:p>
        </w:tc>
        <w:tc>
          <w:tcPr>
            <w:tcW w:w="1873" w:type="dxa"/>
          </w:tcPr>
          <w:p w14:paraId="257ADEF6" w14:textId="77777777" w:rsidR="007842CD" w:rsidRPr="00657D03" w:rsidRDefault="007842CD" w:rsidP="0072448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K_W02</w:t>
            </w:r>
          </w:p>
          <w:p w14:paraId="75C8430E" w14:textId="77777777" w:rsidR="007842CD" w:rsidRPr="00657D03" w:rsidRDefault="007842CD" w:rsidP="0072448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K_W05</w:t>
            </w:r>
          </w:p>
        </w:tc>
      </w:tr>
      <w:tr w:rsidR="007842CD" w:rsidRPr="00657D03" w14:paraId="5C01F3C1" w14:textId="77777777" w:rsidTr="00724484">
        <w:tc>
          <w:tcPr>
            <w:tcW w:w="1701" w:type="dxa"/>
          </w:tcPr>
          <w:p w14:paraId="7A8280B8" w14:textId="77777777" w:rsidR="007842CD" w:rsidRPr="00657D03" w:rsidRDefault="007842CD" w:rsidP="00140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B90FEBD" w14:textId="77777777" w:rsidR="007842CD" w:rsidRPr="00657D03" w:rsidRDefault="007842CD" w:rsidP="00724484">
            <w:pPr>
              <w:pStyle w:val="Default"/>
              <w:spacing w:line="276" w:lineRule="auto"/>
              <w:jc w:val="both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Potrafi przeprowadzać badania rynku i analizować przyczyny i przebieg zjawisk społeczno-ekonomicznych determinujących sytuację ekonomiczno-finansową organizacji.</w:t>
            </w:r>
          </w:p>
        </w:tc>
        <w:tc>
          <w:tcPr>
            <w:tcW w:w="1873" w:type="dxa"/>
          </w:tcPr>
          <w:p w14:paraId="04898815" w14:textId="77777777" w:rsidR="007842CD" w:rsidRPr="00657D03" w:rsidRDefault="007842CD" w:rsidP="00724484">
            <w:pPr>
              <w:pStyle w:val="Default"/>
              <w:jc w:val="center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K_U01</w:t>
            </w:r>
          </w:p>
          <w:p w14:paraId="2B364501" w14:textId="77777777" w:rsidR="007842CD" w:rsidRPr="00657D03" w:rsidRDefault="007842CD" w:rsidP="00724484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K_U0</w:t>
            </w:r>
            <w:r>
              <w:rPr>
                <w:rFonts w:ascii="Corbel" w:hAnsi="Corbel" w:cs="Times New Roman"/>
              </w:rPr>
              <w:t>3</w:t>
            </w:r>
          </w:p>
        </w:tc>
      </w:tr>
      <w:tr w:rsidR="007842CD" w:rsidRPr="00657D03" w14:paraId="4329F99F" w14:textId="77777777" w:rsidTr="00724484">
        <w:tc>
          <w:tcPr>
            <w:tcW w:w="1701" w:type="dxa"/>
          </w:tcPr>
          <w:p w14:paraId="51F11C63" w14:textId="77777777" w:rsidR="007842CD" w:rsidRPr="00657D03" w:rsidRDefault="007842CD" w:rsidP="00140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9DAE3AC" w14:textId="77777777" w:rsidR="007842CD" w:rsidRPr="00657D03" w:rsidRDefault="007842CD" w:rsidP="00724484">
            <w:pPr>
              <w:pStyle w:val="Default"/>
              <w:spacing w:line="276" w:lineRule="auto"/>
              <w:jc w:val="both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Jest gotów do uczestnictwa w przygotowywaniu i realizacji projektów badawczych dotyczących zagadnień społeczno-gospodarczych oraz interpretacji danych, prezentuje aktywną i twórczą postawę w warunkach zmieniających się uwarunkowań społeczno-ekonomicznych w obszarze doboru i projektowania narządzi badawczych, określania źródeł danych, interpretacji uzyskiwanych wyników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</w:tcPr>
          <w:p w14:paraId="4D5D11EE" w14:textId="77777777" w:rsidR="007842CD" w:rsidRPr="00657D03" w:rsidRDefault="007842CD" w:rsidP="00724484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K_K01</w:t>
            </w:r>
          </w:p>
          <w:p w14:paraId="0685A624" w14:textId="77777777" w:rsidR="007842CD" w:rsidRPr="00657D03" w:rsidRDefault="007842CD" w:rsidP="00724484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K_K02</w:t>
            </w:r>
          </w:p>
          <w:p w14:paraId="50435BEA" w14:textId="77777777" w:rsidR="007842CD" w:rsidRPr="00657D03" w:rsidRDefault="007842CD" w:rsidP="00724484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K_K03</w:t>
            </w:r>
          </w:p>
        </w:tc>
      </w:tr>
    </w:tbl>
    <w:p w14:paraId="3C5A2BE4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52AF94" w14:textId="77777777" w:rsidR="007842CD" w:rsidRDefault="007842CD" w:rsidP="007842C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7D03">
        <w:rPr>
          <w:rFonts w:ascii="Corbel" w:hAnsi="Corbel"/>
          <w:b/>
          <w:sz w:val="24"/>
          <w:szCs w:val="24"/>
        </w:rPr>
        <w:t xml:space="preserve">3.3 Treści programowe </w:t>
      </w:r>
    </w:p>
    <w:p w14:paraId="0126B43C" w14:textId="77777777" w:rsidR="00E053FD" w:rsidRPr="00657D03" w:rsidRDefault="00E053FD" w:rsidP="007842C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DD11C0" w14:textId="77777777" w:rsidR="007842CD" w:rsidRPr="0013089F" w:rsidRDefault="007842CD" w:rsidP="007842C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3089F">
        <w:rPr>
          <w:rFonts w:ascii="Corbel" w:hAnsi="Corbel"/>
          <w:sz w:val="24"/>
          <w:szCs w:val="24"/>
        </w:rPr>
        <w:t>Prob</w:t>
      </w:r>
      <w:r w:rsidR="00241CD1">
        <w:rPr>
          <w:rFonts w:ascii="Corbel" w:hAnsi="Corbel"/>
          <w:sz w:val="24"/>
          <w:szCs w:val="24"/>
        </w:rPr>
        <w:t xml:space="preserve">lematyka ćwiczeń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842CD" w:rsidRPr="00657D03" w14:paraId="1E6B8971" w14:textId="77777777" w:rsidTr="00724484">
        <w:tc>
          <w:tcPr>
            <w:tcW w:w="9639" w:type="dxa"/>
          </w:tcPr>
          <w:p w14:paraId="6FFED62E" w14:textId="77777777" w:rsidR="007842CD" w:rsidRPr="00657D03" w:rsidRDefault="007842CD" w:rsidP="0072448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842CD" w:rsidRPr="00657D03" w14:paraId="58B275A5" w14:textId="77777777" w:rsidTr="00724484">
        <w:tc>
          <w:tcPr>
            <w:tcW w:w="9639" w:type="dxa"/>
          </w:tcPr>
          <w:p w14:paraId="1E8468BA" w14:textId="77777777" w:rsidR="007842CD" w:rsidRPr="00657D03" w:rsidRDefault="007842CD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Istota i cele badań rynku, rola badań w procesie podejmowania decyzji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42CD" w:rsidRPr="00657D03" w14:paraId="3CAEBC7B" w14:textId="77777777" w:rsidTr="00724484">
        <w:tc>
          <w:tcPr>
            <w:tcW w:w="9639" w:type="dxa"/>
          </w:tcPr>
          <w:p w14:paraId="51581F1F" w14:textId="77777777" w:rsidR="007842CD" w:rsidRPr="00657D03" w:rsidRDefault="007842C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Podstawowe obszary badań rynku, przesłanki wzrostu znaczenia badań rynkowych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42CD" w:rsidRPr="00657D03" w14:paraId="051D1F7E" w14:textId="77777777" w:rsidTr="00724484">
        <w:tc>
          <w:tcPr>
            <w:tcW w:w="9639" w:type="dxa"/>
          </w:tcPr>
          <w:p w14:paraId="16819AD2" w14:textId="77777777" w:rsidR="007842CD" w:rsidRPr="00657D03" w:rsidRDefault="007842CD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Sposoby określania użyteczności badań rynkowych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42CD" w:rsidRPr="00657D03" w14:paraId="4A3A2340" w14:textId="77777777" w:rsidTr="00724484">
        <w:tc>
          <w:tcPr>
            <w:tcW w:w="9639" w:type="dxa"/>
          </w:tcPr>
          <w:p w14:paraId="494DD6E6" w14:textId="77777777" w:rsidR="007842CD" w:rsidRPr="00657D03" w:rsidRDefault="007842CD" w:rsidP="007842CD">
            <w:pPr>
              <w:spacing w:after="0"/>
              <w:rPr>
                <w:rFonts w:ascii="Corbel" w:hAnsi="Corbel"/>
                <w:snapToGrid w:val="0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Organizacja badań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42CD" w:rsidRPr="00657D03" w14:paraId="1706D134" w14:textId="77777777" w:rsidTr="00724484">
        <w:trPr>
          <w:trHeight w:val="253"/>
        </w:trPr>
        <w:tc>
          <w:tcPr>
            <w:tcW w:w="9639" w:type="dxa"/>
          </w:tcPr>
          <w:p w14:paraId="33672518" w14:textId="77777777" w:rsidR="007842CD" w:rsidRPr="00657D03" w:rsidRDefault="007842CD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Analiza makrootoczenia i mikrootoczenia przedsiębiorstw ( w tym analiza otoczenia konkurencyjnego)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57D0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842CD" w:rsidRPr="00657D03" w14:paraId="098B73F1" w14:textId="77777777" w:rsidTr="00724484">
        <w:tc>
          <w:tcPr>
            <w:tcW w:w="9639" w:type="dxa"/>
          </w:tcPr>
          <w:p w14:paraId="7B94764D" w14:textId="77777777" w:rsidR="007842CD" w:rsidRPr="000F18E3" w:rsidRDefault="00241CD1" w:rsidP="00241CD1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>
              <w:rPr>
                <w:rFonts w:ascii="Corbel" w:hAnsi="Corbel"/>
                <w:szCs w:val="24"/>
                <w:lang w:val="pl-PL" w:eastAsia="pl-PL"/>
              </w:rPr>
              <w:lastRenderedPageBreak/>
              <w:t xml:space="preserve">Rodzaje badań </w:t>
            </w:r>
            <w:r w:rsidR="007842CD" w:rsidRPr="000F18E3">
              <w:rPr>
                <w:rFonts w:ascii="Corbel" w:hAnsi="Corbel"/>
                <w:szCs w:val="24"/>
                <w:lang w:val="pl-PL" w:eastAsia="pl-PL"/>
              </w:rPr>
              <w:t>.</w:t>
            </w:r>
          </w:p>
        </w:tc>
      </w:tr>
      <w:tr w:rsidR="007842CD" w:rsidRPr="00657D03" w14:paraId="7BF48209" w14:textId="77777777" w:rsidTr="00724484">
        <w:tc>
          <w:tcPr>
            <w:tcW w:w="9639" w:type="dxa"/>
          </w:tcPr>
          <w:p w14:paraId="45EBA3B7" w14:textId="77777777" w:rsidR="007842CD" w:rsidRPr="000F18E3" w:rsidRDefault="007842CD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0F18E3">
              <w:rPr>
                <w:rFonts w:ascii="Corbel" w:hAnsi="Corbel"/>
                <w:szCs w:val="24"/>
                <w:lang w:val="pl-PL" w:eastAsia="pl-PL"/>
              </w:rPr>
              <w:t>Projektowanie badania i budowa instrumentu pomiarowego.</w:t>
            </w:r>
          </w:p>
        </w:tc>
      </w:tr>
      <w:tr w:rsidR="007842CD" w:rsidRPr="00657D03" w14:paraId="66D28B71" w14:textId="77777777" w:rsidTr="00724484">
        <w:tc>
          <w:tcPr>
            <w:tcW w:w="9639" w:type="dxa"/>
          </w:tcPr>
          <w:p w14:paraId="6E2D9C50" w14:textId="77777777" w:rsidR="007842CD" w:rsidRPr="000F18E3" w:rsidRDefault="007842CD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0F18E3">
              <w:rPr>
                <w:rFonts w:ascii="Corbel" w:hAnsi="Corbel"/>
                <w:szCs w:val="24"/>
                <w:lang w:val="pl-PL" w:eastAsia="pl-PL"/>
              </w:rPr>
              <w:t>Metody zbierania danych ze źródeł pierwotnych i wtórnych.</w:t>
            </w:r>
          </w:p>
        </w:tc>
      </w:tr>
      <w:tr w:rsidR="007842CD" w:rsidRPr="00657D03" w14:paraId="4478E6A7" w14:textId="77777777" w:rsidTr="00724484">
        <w:tc>
          <w:tcPr>
            <w:tcW w:w="9639" w:type="dxa"/>
          </w:tcPr>
          <w:p w14:paraId="363C5AEC" w14:textId="77777777" w:rsidR="007842CD" w:rsidRPr="000F18E3" w:rsidRDefault="007842CD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0F18E3">
              <w:rPr>
                <w:rFonts w:ascii="Corbel" w:hAnsi="Corbel"/>
                <w:szCs w:val="24"/>
                <w:lang w:val="pl-PL" w:eastAsia="pl-PL"/>
              </w:rPr>
              <w:t>Metody redukcji i analizy danych.</w:t>
            </w:r>
          </w:p>
        </w:tc>
      </w:tr>
      <w:tr w:rsidR="007842CD" w:rsidRPr="00657D03" w14:paraId="3428568F" w14:textId="77777777" w:rsidTr="00724484">
        <w:tc>
          <w:tcPr>
            <w:tcW w:w="9639" w:type="dxa"/>
          </w:tcPr>
          <w:p w14:paraId="6D35631E" w14:textId="77777777" w:rsidR="007842CD" w:rsidRPr="000F18E3" w:rsidRDefault="007842CD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0F18E3">
              <w:rPr>
                <w:rFonts w:ascii="Corbel" w:hAnsi="Corbel"/>
                <w:szCs w:val="24"/>
                <w:lang w:val="pl-PL" w:eastAsia="pl-PL"/>
              </w:rPr>
              <w:t>Metody prezentacji i oceny wyników badania.</w:t>
            </w:r>
          </w:p>
        </w:tc>
      </w:tr>
    </w:tbl>
    <w:p w14:paraId="0A8D6BB7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6A150F" w14:textId="77777777" w:rsidR="007842CD" w:rsidRPr="00657D03" w:rsidRDefault="007842CD" w:rsidP="007842C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7D03">
        <w:rPr>
          <w:rFonts w:ascii="Corbel" w:hAnsi="Corbel"/>
          <w:smallCaps w:val="0"/>
          <w:szCs w:val="24"/>
        </w:rPr>
        <w:t>3.4 Metody dydaktyczne</w:t>
      </w:r>
      <w:r w:rsidRPr="00657D03">
        <w:rPr>
          <w:rFonts w:ascii="Corbel" w:hAnsi="Corbel"/>
          <w:b w:val="0"/>
          <w:smallCaps w:val="0"/>
          <w:szCs w:val="24"/>
        </w:rPr>
        <w:t xml:space="preserve"> </w:t>
      </w:r>
    </w:p>
    <w:p w14:paraId="76B6C886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37A20E" w14:textId="77777777" w:rsidR="007842CD" w:rsidRPr="00957501" w:rsidRDefault="007842CD" w:rsidP="007842C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57501">
        <w:rPr>
          <w:rFonts w:ascii="Corbel" w:hAnsi="Corbel"/>
          <w:b w:val="0"/>
          <w:smallCaps w:val="0"/>
        </w:rPr>
        <w:t>Ćwiczenia prowadzone z wykorzystaniem dyskusji kierowanej, praca w grupach, analiza przypadków</w:t>
      </w:r>
      <w:r w:rsidRPr="00957501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Pr="00957501">
        <w:rPr>
          <w:rFonts w:ascii="Corbel" w:hAnsi="Corbel"/>
          <w:b w:val="0"/>
          <w:smallCaps w:val="0"/>
        </w:rPr>
        <w:t>.</w:t>
      </w:r>
      <w:r w:rsidRPr="00957501">
        <w:rPr>
          <w:rFonts w:ascii="Corbel" w:hAnsi="Corbel"/>
          <w:b w:val="0"/>
          <w:smallCaps w:val="0"/>
          <w:szCs w:val="24"/>
        </w:rPr>
        <w:t xml:space="preserve"> </w:t>
      </w:r>
    </w:p>
    <w:p w14:paraId="3A50EA2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337F55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BA8BD50" w14:textId="77777777" w:rsidR="00241CD1" w:rsidRPr="00657D03" w:rsidRDefault="00241CD1" w:rsidP="00241C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73934F" w14:textId="77777777" w:rsidR="00241CD1" w:rsidRPr="00657D03" w:rsidRDefault="00241CD1" w:rsidP="00241C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7D03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3E71119" w14:textId="77777777" w:rsidR="00241CD1" w:rsidRPr="00657D03" w:rsidRDefault="00241CD1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241CD1" w:rsidRPr="00657D03" w14:paraId="4D8A37A4" w14:textId="77777777" w:rsidTr="00724484">
        <w:tc>
          <w:tcPr>
            <w:tcW w:w="1843" w:type="dxa"/>
            <w:vAlign w:val="center"/>
          </w:tcPr>
          <w:p w14:paraId="7287A5ED" w14:textId="77777777" w:rsidR="00241CD1" w:rsidRPr="00657D03" w:rsidRDefault="00241CD1" w:rsidP="00140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58F557A1" w14:textId="77777777" w:rsidR="00241CD1" w:rsidRPr="00657D03" w:rsidRDefault="00241CD1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572F8FEE" w14:textId="77777777" w:rsidR="00241CD1" w:rsidRPr="00657D03" w:rsidRDefault="00241CD1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B1927F" w14:textId="77777777" w:rsidR="00241CD1" w:rsidRPr="00657D03" w:rsidRDefault="00241CD1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4E07B2" w14:textId="77777777" w:rsidR="00241CD1" w:rsidRPr="00657D03" w:rsidRDefault="00241CD1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41CD1" w:rsidRPr="00657D03" w14:paraId="3183B6E9" w14:textId="77777777" w:rsidTr="00724484">
        <w:tc>
          <w:tcPr>
            <w:tcW w:w="1843" w:type="dxa"/>
          </w:tcPr>
          <w:p w14:paraId="4A8571B5" w14:textId="3A1A0680" w:rsidR="00241CD1" w:rsidRPr="00657D03" w:rsidRDefault="00241CD1" w:rsidP="00140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7D03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670" w:type="dxa"/>
          </w:tcPr>
          <w:p w14:paraId="7C681281" w14:textId="77777777" w:rsidR="00241CD1" w:rsidRPr="00657D03" w:rsidRDefault="00241CD1" w:rsidP="007244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F9AD254" w14:textId="77777777" w:rsidR="00241CD1" w:rsidRDefault="00241CD1" w:rsidP="00724484">
            <w:pPr>
              <w:jc w:val="center"/>
            </w:pPr>
            <w:r w:rsidRPr="00867BFD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41CD1" w:rsidRPr="00657D03" w14:paraId="5CD35D2A" w14:textId="77777777" w:rsidTr="00724484">
        <w:tc>
          <w:tcPr>
            <w:tcW w:w="1843" w:type="dxa"/>
          </w:tcPr>
          <w:p w14:paraId="250CCCAE" w14:textId="77777777" w:rsidR="00241CD1" w:rsidRPr="00657D03" w:rsidRDefault="00241CD1" w:rsidP="00140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7D03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77150659" w14:textId="77777777" w:rsidR="00241CD1" w:rsidRDefault="00241CD1" w:rsidP="00724484">
            <w:r w:rsidRPr="002968E1">
              <w:rPr>
                <w:rFonts w:ascii="Corbel" w:hAnsi="Corbel"/>
                <w:sz w:val="24"/>
                <w:szCs w:val="24"/>
              </w:rPr>
              <w:t>zadanie zespołowe</w:t>
            </w:r>
            <w:r w:rsidRPr="002968E1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7CA18E0C" w14:textId="77777777" w:rsidR="00241CD1" w:rsidRDefault="00241CD1" w:rsidP="00724484">
            <w:pPr>
              <w:jc w:val="center"/>
            </w:pPr>
            <w:r w:rsidRPr="00867BFD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41CD1" w:rsidRPr="00657D03" w14:paraId="359F73E5" w14:textId="77777777" w:rsidTr="00724484">
        <w:tc>
          <w:tcPr>
            <w:tcW w:w="1843" w:type="dxa"/>
          </w:tcPr>
          <w:p w14:paraId="33AA095F" w14:textId="13782914" w:rsidR="00241CD1" w:rsidRPr="00657D03" w:rsidRDefault="00241CD1" w:rsidP="00140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7D0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1D3657AF" w14:textId="77777777" w:rsidR="00241CD1" w:rsidRDefault="00241CD1" w:rsidP="00724484">
            <w:r w:rsidRPr="002968E1">
              <w:rPr>
                <w:rFonts w:ascii="Corbel" w:hAnsi="Corbel"/>
                <w:sz w:val="24"/>
                <w:szCs w:val="24"/>
              </w:rPr>
              <w:t>zadanie zespołowe</w:t>
            </w:r>
            <w:r w:rsidRPr="002968E1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8CE83B4" w14:textId="77777777" w:rsidR="00241CD1" w:rsidRDefault="00241CD1" w:rsidP="00724484">
            <w:pPr>
              <w:jc w:val="center"/>
            </w:pPr>
            <w:r w:rsidRPr="00867BFD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412DFA6C" w14:textId="77777777" w:rsidR="00241CD1" w:rsidRPr="00657D03" w:rsidRDefault="00241CD1" w:rsidP="00241C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BECE019" w14:textId="77777777" w:rsidR="00241CD1" w:rsidRPr="00657D03" w:rsidRDefault="00241CD1" w:rsidP="00241C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7D0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95DD0E8" w14:textId="77777777" w:rsidR="00241CD1" w:rsidRPr="00657D03" w:rsidRDefault="00241CD1" w:rsidP="00241C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41CD1" w:rsidRPr="00657D03" w14:paraId="2BD7DDFA" w14:textId="77777777" w:rsidTr="00724484">
        <w:tc>
          <w:tcPr>
            <w:tcW w:w="9670" w:type="dxa"/>
          </w:tcPr>
          <w:p w14:paraId="4F244C77" w14:textId="77777777" w:rsidR="00241CD1" w:rsidRPr="00135EF7" w:rsidRDefault="00241CD1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Na zaliczenie końcowe ćwiczeń składają się: </w:t>
            </w:r>
          </w:p>
          <w:p w14:paraId="3E96588F" w14:textId="77777777" w:rsidR="00241CD1" w:rsidRPr="007C714D" w:rsidRDefault="00241CD1" w:rsidP="00241CD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C714D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28D02BEF" w14:textId="77777777" w:rsidR="00241CD1" w:rsidRPr="00E03342" w:rsidRDefault="00241CD1" w:rsidP="00241CD1">
            <w:pPr>
              <w:pStyle w:val="Nagwek1"/>
              <w:numPr>
                <w:ilvl w:val="0"/>
                <w:numId w:val="2"/>
              </w:numPr>
              <w:rPr>
                <w:rFonts w:ascii="Corbel" w:hAnsi="Corbel"/>
                <w:szCs w:val="24"/>
              </w:rPr>
            </w:pPr>
            <w:r w:rsidRPr="00135EF7">
              <w:rPr>
                <w:rFonts w:ascii="Corbel" w:eastAsia="Cambria" w:hAnsi="Corbel"/>
                <w:szCs w:val="24"/>
                <w:lang w:val="pl-PL" w:eastAsia="pl-PL"/>
              </w:rPr>
              <w:t>poprawne zrealizowanie w</w:t>
            </w: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zespołach budowy instrumentów  badawczych</w:t>
            </w:r>
            <w:r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55323C53" w14:textId="77777777" w:rsidR="00241CD1" w:rsidRPr="007C714D" w:rsidRDefault="00241CD1" w:rsidP="00724484">
            <w:pPr>
              <w:pStyle w:val="Nagwek1"/>
              <w:rPr>
                <w:rFonts w:ascii="Corbel" w:hAnsi="Corbel"/>
                <w:szCs w:val="24"/>
              </w:rPr>
            </w:pPr>
            <w:r w:rsidRPr="007C714D">
              <w:rPr>
                <w:rFonts w:ascii="Corbel" w:hAnsi="Corbel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03412774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759344CF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2DC3B7D5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48702FE2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12E9D236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2F3224AE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31B5F07E" w14:textId="77777777" w:rsidR="00241CD1" w:rsidRPr="00657D03" w:rsidRDefault="00241CD1" w:rsidP="0072448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7C714D">
              <w:rPr>
                <w:rFonts w:ascii="Corbel" w:hAnsi="Corbel"/>
              </w:rPr>
              <w:t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</w:t>
            </w:r>
          </w:p>
        </w:tc>
      </w:tr>
    </w:tbl>
    <w:p w14:paraId="136B8F3F" w14:textId="77777777" w:rsidR="00241CD1" w:rsidRDefault="00241CD1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8F3B89" w14:textId="77777777" w:rsidR="00140D62" w:rsidRDefault="00140D62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80C469" w14:textId="77777777" w:rsidR="00140D62" w:rsidRDefault="00140D62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912B7B" w14:textId="77777777" w:rsidR="00140D62" w:rsidRDefault="00140D62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C8E0D1" w14:textId="77777777" w:rsidR="00140D62" w:rsidRPr="00657D03" w:rsidRDefault="00140D62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632C0B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9D78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6728FE77" w14:textId="77777777" w:rsidTr="003E1941">
        <w:tc>
          <w:tcPr>
            <w:tcW w:w="4962" w:type="dxa"/>
            <w:vAlign w:val="center"/>
          </w:tcPr>
          <w:p w14:paraId="0F2EB7B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E4AD06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AD39D0" w14:textId="77777777" w:rsidTr="00923D7D">
        <w:tc>
          <w:tcPr>
            <w:tcW w:w="4962" w:type="dxa"/>
          </w:tcPr>
          <w:p w14:paraId="2AB7044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A2C0AF5" w14:textId="77777777" w:rsidR="0085747A" w:rsidRPr="00B169DF" w:rsidRDefault="002075B8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241CD1" w:rsidRPr="00B169DF" w14:paraId="429DF65C" w14:textId="77777777" w:rsidTr="00923D7D">
        <w:tc>
          <w:tcPr>
            <w:tcW w:w="4962" w:type="dxa"/>
          </w:tcPr>
          <w:p w14:paraId="0E8FAE1E" w14:textId="77777777" w:rsidR="00241CD1" w:rsidRPr="00657D03" w:rsidRDefault="00241CD1" w:rsidP="00241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917684D" w14:textId="77777777" w:rsidR="00241CD1" w:rsidRPr="00657D03" w:rsidRDefault="00241CD1" w:rsidP="00241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(udział w konsultacjach, kolokwium zaliczeniowym)</w:t>
            </w:r>
          </w:p>
        </w:tc>
        <w:tc>
          <w:tcPr>
            <w:tcW w:w="4677" w:type="dxa"/>
          </w:tcPr>
          <w:p w14:paraId="52091CAD" w14:textId="77777777" w:rsidR="00241CD1" w:rsidRPr="00B169DF" w:rsidRDefault="00241CD1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241CD1" w:rsidRPr="00B169DF" w14:paraId="7187D2F8" w14:textId="77777777" w:rsidTr="00923D7D">
        <w:tc>
          <w:tcPr>
            <w:tcW w:w="4962" w:type="dxa"/>
          </w:tcPr>
          <w:p w14:paraId="4100F546" w14:textId="77777777" w:rsidR="00241CD1" w:rsidRPr="00657D03" w:rsidRDefault="00241CD1" w:rsidP="00241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Godziny niekontaktowe – praca własna studenta (przygotowanie do zajęć, przygotowanie do kolokwium, praca zespołowa</w:t>
            </w:r>
            <w:r>
              <w:rPr>
                <w:rFonts w:ascii="Corbel" w:hAnsi="Corbel"/>
                <w:sz w:val="24"/>
                <w:szCs w:val="24"/>
              </w:rPr>
              <w:t>, studia literatury przedmiotu</w:t>
            </w:r>
            <w:r w:rsidRPr="00657D0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CCE4DB4" w14:textId="77777777" w:rsidR="00241CD1" w:rsidRPr="00B169DF" w:rsidRDefault="002075B8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85747A" w:rsidRPr="00B169DF" w14:paraId="66D78300" w14:textId="77777777" w:rsidTr="00923D7D">
        <w:tc>
          <w:tcPr>
            <w:tcW w:w="4962" w:type="dxa"/>
          </w:tcPr>
          <w:p w14:paraId="02B5797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01B05D" w14:textId="77777777" w:rsidR="0085747A" w:rsidRPr="0061446C" w:rsidRDefault="00241CD1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446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C9F933B" w14:textId="77777777" w:rsidTr="00923D7D">
        <w:tc>
          <w:tcPr>
            <w:tcW w:w="4962" w:type="dxa"/>
          </w:tcPr>
          <w:p w14:paraId="74C9961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8EFD7D" w14:textId="77777777" w:rsidR="0085747A" w:rsidRPr="00140D62" w:rsidRDefault="00241CD1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140D62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14:paraId="00E00ACA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0A9E62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6AD584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58E0BF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2540D76" w14:textId="77777777" w:rsidTr="0071620A">
        <w:trPr>
          <w:trHeight w:val="397"/>
        </w:trPr>
        <w:tc>
          <w:tcPr>
            <w:tcW w:w="3544" w:type="dxa"/>
          </w:tcPr>
          <w:p w14:paraId="156E17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89D8EF" w14:textId="77777777" w:rsidR="0085747A" w:rsidRPr="00B169DF" w:rsidRDefault="0061446C" w:rsidP="006144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71A80F89" w14:textId="77777777" w:rsidTr="0071620A">
        <w:trPr>
          <w:trHeight w:val="397"/>
        </w:trPr>
        <w:tc>
          <w:tcPr>
            <w:tcW w:w="3544" w:type="dxa"/>
          </w:tcPr>
          <w:p w14:paraId="5D952A0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E7A374B" w14:textId="77777777" w:rsidR="0085747A" w:rsidRPr="00B169DF" w:rsidRDefault="0061446C" w:rsidP="006144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768EC0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34EDDD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677051DF" w14:textId="77777777" w:rsidR="00140D62" w:rsidRDefault="00140D6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40D62" w:rsidRPr="009C54AE" w14:paraId="3B9556EA" w14:textId="77777777" w:rsidTr="004F4947">
        <w:trPr>
          <w:trHeight w:val="397"/>
        </w:trPr>
        <w:tc>
          <w:tcPr>
            <w:tcW w:w="9355" w:type="dxa"/>
          </w:tcPr>
          <w:p w14:paraId="3C6F025D" w14:textId="77777777" w:rsidR="00140D62" w:rsidRDefault="00140D62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BA905E" w14:textId="77777777" w:rsidR="00140D62" w:rsidRPr="0007752B" w:rsidRDefault="00140D62" w:rsidP="004F4947">
            <w:pPr>
              <w:numPr>
                <w:ilvl w:val="0"/>
                <w:numId w:val="4"/>
              </w:numPr>
              <w:spacing w:after="0" w:line="240" w:lineRule="auto"/>
              <w:ind w:left="604" w:hanging="425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Lutostański M.J., Łebkowska A., Protasiuk M.: Badanie rynku: jak zrozumieć klienta? PWN, Warszawa 2021.</w:t>
            </w:r>
          </w:p>
          <w:p w14:paraId="55410CCF" w14:textId="77777777" w:rsidR="00140D62" w:rsidRPr="00E84FD4" w:rsidRDefault="00140D62" w:rsidP="004F494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604" w:hanging="425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F05A2">
              <w:rPr>
                <w:rFonts w:ascii="Corbel" w:hAnsi="Corbel"/>
                <w:sz w:val="24"/>
                <w:szCs w:val="24"/>
                <w:lang w:eastAsia="pl-PL"/>
              </w:rPr>
              <w:t xml:space="preserve">Mazurek-Łopacińska K.: Badania marketingowe: metody,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nowe technologie i zastosowania w zarządzaniu przedsiębiorstwem</w:t>
            </w:r>
            <w:r w:rsidRPr="005F05A2">
              <w:rPr>
                <w:rFonts w:ascii="Corbel" w:hAnsi="Corbel"/>
                <w:sz w:val="24"/>
                <w:szCs w:val="24"/>
                <w:lang w:eastAsia="pl-PL"/>
              </w:rPr>
              <w:t>. PWN, Warszawa 20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25</w:t>
            </w:r>
            <w:r w:rsidRPr="005F05A2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</w:t>
            </w:r>
          </w:p>
        </w:tc>
      </w:tr>
      <w:tr w:rsidR="00140D62" w:rsidRPr="009C54AE" w14:paraId="47E65D00" w14:textId="77777777" w:rsidTr="004F4947">
        <w:trPr>
          <w:trHeight w:val="397"/>
        </w:trPr>
        <w:tc>
          <w:tcPr>
            <w:tcW w:w="9355" w:type="dxa"/>
          </w:tcPr>
          <w:p w14:paraId="6B341031" w14:textId="77777777" w:rsidR="00140D62" w:rsidRDefault="00140D62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75E290D" w14:textId="77777777" w:rsidR="00140D62" w:rsidRPr="00233C5A" w:rsidRDefault="00140D62" w:rsidP="004F4947">
            <w:pPr>
              <w:numPr>
                <w:ilvl w:val="0"/>
                <w:numId w:val="6"/>
              </w:numPr>
              <w:spacing w:after="0" w:line="240" w:lineRule="auto"/>
              <w:ind w:left="462" w:hanging="283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B7351">
              <w:rPr>
                <w:rFonts w:ascii="Corbel" w:hAnsi="Corbel"/>
                <w:sz w:val="24"/>
                <w:szCs w:val="24"/>
              </w:rPr>
              <w:t xml:space="preserve">Kaczmarczyk S.: Badania </w:t>
            </w:r>
            <w:r>
              <w:rPr>
                <w:rFonts w:ascii="Corbel" w:hAnsi="Corbel"/>
                <w:sz w:val="24"/>
                <w:szCs w:val="24"/>
              </w:rPr>
              <w:t>produktów i usług w cyklu rynkowym zastosowania badań marketingowych</w:t>
            </w:r>
            <w:r w:rsidRPr="00CB7351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Wydawnictwa Uczelniane Uniwersytetu Technologiczno-Przyrodniczego</w:t>
            </w:r>
            <w:r w:rsidRPr="00CB735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Bydgoszcz</w:t>
            </w:r>
            <w:r w:rsidRPr="00CB7351">
              <w:rPr>
                <w:rFonts w:ascii="Corbel" w:hAnsi="Corbel"/>
                <w:sz w:val="24"/>
                <w:szCs w:val="24"/>
              </w:rPr>
              <w:t xml:space="preserve"> 20</w:t>
            </w:r>
            <w:r>
              <w:rPr>
                <w:rFonts w:ascii="Corbel" w:hAnsi="Corbel"/>
                <w:sz w:val="24"/>
                <w:szCs w:val="24"/>
              </w:rPr>
              <w:t>20.</w:t>
            </w:r>
          </w:p>
          <w:p w14:paraId="0259BE4E" w14:textId="77777777" w:rsidR="00140D62" w:rsidRPr="00E84FD4" w:rsidRDefault="00140D62" w:rsidP="004F494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Badania marketingowe : nowe metody badań i zastosowania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 R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edakcja naukowa Róż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a Milic-Czerniak, 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Difin,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Warszawa,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2019.</w:t>
            </w:r>
          </w:p>
        </w:tc>
      </w:tr>
    </w:tbl>
    <w:p w14:paraId="6F3E19C1" w14:textId="77777777" w:rsidR="00140D62" w:rsidRPr="00B169DF" w:rsidRDefault="00140D6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961F22" w14:textId="77777777" w:rsidR="005F05A2" w:rsidRPr="009C54AE" w:rsidRDefault="005F05A2" w:rsidP="005F05A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913090" w14:textId="77777777" w:rsidR="005D0554" w:rsidRPr="009C54AE" w:rsidRDefault="005D0554" w:rsidP="005D0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00E977" w14:textId="77777777" w:rsidR="005D0554" w:rsidRPr="009C54AE" w:rsidRDefault="005D0554" w:rsidP="005D0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095C4F" w14:textId="77777777" w:rsidR="005D0554" w:rsidRPr="009C54AE" w:rsidRDefault="005D0554" w:rsidP="005D0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42739FC" w14:textId="77777777" w:rsidR="005D0554" w:rsidRPr="00657D03" w:rsidRDefault="005D0554" w:rsidP="005D0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E858FA" w14:textId="77777777" w:rsidR="0085747A" w:rsidRDefault="0085747A" w:rsidP="005D0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6071" w14:textId="77777777" w:rsidR="0015143B" w:rsidRDefault="0015143B" w:rsidP="00C16ABF">
      <w:pPr>
        <w:spacing w:after="0" w:line="240" w:lineRule="auto"/>
      </w:pPr>
      <w:r>
        <w:separator/>
      </w:r>
    </w:p>
  </w:endnote>
  <w:endnote w:type="continuationSeparator" w:id="0">
    <w:p w14:paraId="1AF10990" w14:textId="77777777" w:rsidR="0015143B" w:rsidRDefault="001514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2A599" w14:textId="77777777" w:rsidR="0015143B" w:rsidRDefault="0015143B" w:rsidP="00C16ABF">
      <w:pPr>
        <w:spacing w:after="0" w:line="240" w:lineRule="auto"/>
      </w:pPr>
      <w:r>
        <w:separator/>
      </w:r>
    </w:p>
  </w:footnote>
  <w:footnote w:type="continuationSeparator" w:id="0">
    <w:p w14:paraId="4EEC3D7D" w14:textId="77777777" w:rsidR="0015143B" w:rsidRDefault="0015143B" w:rsidP="00C16ABF">
      <w:pPr>
        <w:spacing w:after="0" w:line="240" w:lineRule="auto"/>
      </w:pPr>
      <w:r>
        <w:continuationSeparator/>
      </w:r>
    </w:p>
  </w:footnote>
  <w:footnote w:id="1">
    <w:p w14:paraId="1F726B4D" w14:textId="77777777" w:rsidR="007842CD" w:rsidRDefault="007842CD" w:rsidP="007842C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F72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B639C5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 w15:restartNumberingAfterBreak="0">
    <w:nsid w:val="47CC1312"/>
    <w:multiLevelType w:val="hybridMultilevel"/>
    <w:tmpl w:val="B1EE77F0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703674">
    <w:abstractNumId w:val="1"/>
  </w:num>
  <w:num w:numId="2" w16cid:durableId="1382557874">
    <w:abstractNumId w:val="5"/>
  </w:num>
  <w:num w:numId="3" w16cid:durableId="1870412113">
    <w:abstractNumId w:val="3"/>
  </w:num>
  <w:num w:numId="4" w16cid:durableId="289746510">
    <w:abstractNumId w:val="0"/>
  </w:num>
  <w:num w:numId="5" w16cid:durableId="131872568">
    <w:abstractNumId w:val="4"/>
  </w:num>
  <w:num w:numId="6" w16cid:durableId="58727705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0D62"/>
    <w:rsid w:val="00146BC0"/>
    <w:rsid w:val="0015143B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75B8"/>
    <w:rsid w:val="002144C0"/>
    <w:rsid w:val="0022477D"/>
    <w:rsid w:val="002278A9"/>
    <w:rsid w:val="002336F9"/>
    <w:rsid w:val="0024028F"/>
    <w:rsid w:val="00241CD1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D33"/>
    <w:rsid w:val="002F4ABE"/>
    <w:rsid w:val="003018BA"/>
    <w:rsid w:val="0030395F"/>
    <w:rsid w:val="00305C92"/>
    <w:rsid w:val="003151C5"/>
    <w:rsid w:val="003343CF"/>
    <w:rsid w:val="00335107"/>
    <w:rsid w:val="00346FE9"/>
    <w:rsid w:val="0034759A"/>
    <w:rsid w:val="003503F6"/>
    <w:rsid w:val="00352DE8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D0554"/>
    <w:rsid w:val="005E6E85"/>
    <w:rsid w:val="005F05A2"/>
    <w:rsid w:val="005F31D2"/>
    <w:rsid w:val="005F41B9"/>
    <w:rsid w:val="005F76A3"/>
    <w:rsid w:val="0061029B"/>
    <w:rsid w:val="0061446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42CD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A63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03F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53FD"/>
    <w:rsid w:val="00E129B8"/>
    <w:rsid w:val="00E21E7D"/>
    <w:rsid w:val="00E22FBC"/>
    <w:rsid w:val="00E24BF5"/>
    <w:rsid w:val="00E25338"/>
    <w:rsid w:val="00E43C96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0E93"/>
    <w:rsid w:val="00FB7BFE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773F7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842CD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842CD"/>
    <w:rPr>
      <w:rFonts w:eastAsia="Times New Roman"/>
      <w:sz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241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5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4DD38-7327-4A58-8805-173ECAB8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70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29</cp:revision>
  <cp:lastPrinted>2019-02-06T12:12:00Z</cp:lastPrinted>
  <dcterms:created xsi:type="dcterms:W3CDTF">2019-03-06T14:29:00Z</dcterms:created>
  <dcterms:modified xsi:type="dcterms:W3CDTF">2025-07-10T06:28:00Z</dcterms:modified>
</cp:coreProperties>
</file>